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4AC" w:rsidRDefault="00F554AC" w:rsidP="00F554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BLOUNT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554AC" w:rsidRDefault="00F554AC" w:rsidP="00F554AC">
      <w:pPr>
        <w:rPr>
          <w:rFonts w:ascii="Times New Roman" w:hAnsi="Times New Roman" w:cs="Times New Roman"/>
        </w:rPr>
      </w:pPr>
    </w:p>
    <w:p w:rsidR="00F554AC" w:rsidRDefault="00F554AC" w:rsidP="00F554AC">
      <w:pPr>
        <w:rPr>
          <w:rFonts w:ascii="Times New Roman" w:hAnsi="Times New Roman" w:cs="Times New Roman"/>
        </w:rPr>
      </w:pPr>
    </w:p>
    <w:p w:rsidR="00F554AC" w:rsidRDefault="00F554AC" w:rsidP="00F554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Glidde</w:t>
      </w:r>
      <w:proofErr w:type="spellEnd"/>
      <w:r>
        <w:rPr>
          <w:rFonts w:ascii="Times New Roman" w:hAnsi="Times New Roman" w:cs="Times New Roman"/>
        </w:rPr>
        <w:t>(q.v.) brought a plaint of replevin against him, John Blount(q.v.)</w:t>
      </w:r>
    </w:p>
    <w:p w:rsidR="00F554AC" w:rsidRDefault="00F554AC" w:rsidP="00F554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John Blount, junior(q.v.).</w:t>
      </w:r>
    </w:p>
    <w:p w:rsidR="00F554AC" w:rsidRDefault="00F554AC" w:rsidP="00F554AC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B45ED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554AC" w:rsidRDefault="00F554AC" w:rsidP="00F554AC">
      <w:pPr>
        <w:rPr>
          <w:rFonts w:ascii="Times New Roman" w:hAnsi="Times New Roman" w:cs="Times New Roman"/>
        </w:rPr>
      </w:pPr>
    </w:p>
    <w:p w:rsidR="00F554AC" w:rsidRDefault="00F554AC" w:rsidP="00F554AC">
      <w:pPr>
        <w:rPr>
          <w:rFonts w:ascii="Times New Roman" w:hAnsi="Times New Roman" w:cs="Times New Roman"/>
        </w:rPr>
      </w:pPr>
    </w:p>
    <w:p w:rsidR="00F554AC" w:rsidRDefault="00F554AC" w:rsidP="00F554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November 2017</w:t>
      </w:r>
    </w:p>
    <w:p w:rsidR="006B2F86" w:rsidRPr="00E71FC3" w:rsidRDefault="00F554A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54AC" w:rsidRDefault="00F554AC" w:rsidP="00E71FC3">
      <w:r>
        <w:separator/>
      </w:r>
    </w:p>
  </w:endnote>
  <w:endnote w:type="continuationSeparator" w:id="0">
    <w:p w:rsidR="00F554AC" w:rsidRDefault="00F554A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54AC" w:rsidRDefault="00F554AC" w:rsidP="00E71FC3">
      <w:r>
        <w:separator/>
      </w:r>
    </w:p>
  </w:footnote>
  <w:footnote w:type="continuationSeparator" w:id="0">
    <w:p w:rsidR="00F554AC" w:rsidRDefault="00F554A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A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5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F8114E-AA91-4F71-8326-28B309C39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54A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55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2017-11-28T21:09:00Z</dcterms:created>
  <dcterms:modified xsi:type="dcterms:W3CDTF">2017-11-28T21:09:00Z</dcterms:modified>
</cp:coreProperties>
</file>